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473D23" w14:textId="77777777" w:rsidR="00DE73B8" w:rsidRPr="008642EC" w:rsidRDefault="00DE73B8" w:rsidP="00DE73B8">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17011E7E" w14:textId="77777777" w:rsidR="00DE73B8" w:rsidRPr="00992C7B" w:rsidRDefault="00DE73B8" w:rsidP="00DE73B8">
      <w:pPr>
        <w:pStyle w:val="BasicParagraph"/>
        <w:suppressAutoHyphens/>
        <w:spacing w:line="240" w:lineRule="auto"/>
        <w:rPr>
          <w:rFonts w:ascii="Times New Roman" w:hAnsi="Times New Roman" w:cs="Times New Roman"/>
          <w:b/>
          <w:bCs/>
          <w:color w:val="000000" w:themeColor="text1"/>
          <w:sz w:val="12"/>
          <w:szCs w:val="12"/>
        </w:rPr>
      </w:pPr>
    </w:p>
    <w:p w14:paraId="20FB72C9" w14:textId="77777777" w:rsidR="00DE73B8" w:rsidRPr="00582653" w:rsidRDefault="00DE73B8" w:rsidP="00DE73B8">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696F4689" w14:textId="77777777" w:rsidR="00DE73B8" w:rsidRDefault="00DE73B8" w:rsidP="00DE73B8">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6CF1D47A" w14:textId="77777777" w:rsidR="00DE73B8" w:rsidRDefault="00DE73B8" w:rsidP="00DE73B8">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14713CF1" w14:textId="77777777" w:rsidR="00DE73B8" w:rsidRPr="00582653" w:rsidRDefault="00DE73B8" w:rsidP="00DE73B8">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5C318029" wp14:editId="720E8C5E">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573B9D53" w14:textId="727998E8" w:rsidR="00DE73B8" w:rsidRDefault="00DE73B8" w:rsidP="00DE73B8">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Risk stakeholder matrix template </w:t>
      </w:r>
      <w:bookmarkStart w:id="1" w:name="_GoBack"/>
      <w:bookmarkEnd w:id="1"/>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250F66B3" w14:textId="77777777" w:rsidR="00DE73B8" w:rsidRDefault="00DE73B8" w:rsidP="00DE73B8">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5AE3A9EE" w14:textId="77777777" w:rsidR="00DE73B8" w:rsidRPr="00582653" w:rsidRDefault="00DE73B8" w:rsidP="00DE73B8">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6AFB058C" w14:textId="77777777" w:rsidR="00DE73B8" w:rsidRPr="00582653" w:rsidRDefault="00DE73B8" w:rsidP="00DE73B8">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3B10AFE4" w14:textId="77777777" w:rsidR="00DE73B8" w:rsidRPr="008642EC" w:rsidRDefault="00DE73B8" w:rsidP="00DE73B8">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0A388430" w14:textId="77777777" w:rsidR="00DE73B8" w:rsidRPr="008642EC" w:rsidRDefault="00DE73B8" w:rsidP="00DE73B8">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3533EE6B" w14:textId="77777777" w:rsidR="00DE73B8" w:rsidRPr="00582653" w:rsidRDefault="00DE73B8" w:rsidP="00DE73B8">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244E5591" w14:textId="77777777" w:rsidR="00DE73B8" w:rsidRPr="008642EC" w:rsidRDefault="00DE73B8" w:rsidP="00DE73B8">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6C355538" w14:textId="77777777" w:rsidR="00DE73B8" w:rsidRPr="008642EC" w:rsidRDefault="00DE73B8" w:rsidP="00DE73B8">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5513325D" w14:textId="77777777" w:rsidR="00DE73B8" w:rsidRPr="00992C7B" w:rsidRDefault="00DE73B8" w:rsidP="00DE73B8">
      <w:pPr>
        <w:pStyle w:val="BasicParagraph"/>
        <w:suppressAutoHyphens/>
        <w:spacing w:line="240" w:lineRule="auto"/>
        <w:ind w:left="1440"/>
        <w:rPr>
          <w:rFonts w:ascii="Times New Roman" w:hAnsi="Times New Roman" w:cs="Times New Roman"/>
          <w:color w:val="000000" w:themeColor="text1"/>
          <w:sz w:val="12"/>
          <w:szCs w:val="12"/>
        </w:rPr>
      </w:pPr>
    </w:p>
    <w:p w14:paraId="5C7FFEB6" w14:textId="77777777" w:rsidR="00DE73B8" w:rsidRPr="00582653" w:rsidRDefault="00DE73B8" w:rsidP="00DE73B8">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355B7FA8" w14:textId="77777777" w:rsidR="00DE73B8" w:rsidRDefault="00DE73B8" w:rsidP="00DE73B8">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123D2D52" w14:textId="77777777" w:rsidR="00DE73B8" w:rsidRPr="00992C7B" w:rsidRDefault="00DE73B8" w:rsidP="00DE73B8">
      <w:pPr>
        <w:pStyle w:val="BasicParagraph"/>
        <w:suppressAutoHyphens/>
        <w:spacing w:line="240" w:lineRule="auto"/>
        <w:ind w:left="1440"/>
        <w:rPr>
          <w:rFonts w:ascii="Times New Roman" w:hAnsi="Times New Roman" w:cs="Times New Roman"/>
          <w:color w:val="000000" w:themeColor="text1"/>
          <w:sz w:val="12"/>
          <w:szCs w:val="12"/>
        </w:rPr>
      </w:pPr>
    </w:p>
    <w:p w14:paraId="50005BBC" w14:textId="77777777" w:rsidR="00DE73B8" w:rsidRDefault="00DE73B8" w:rsidP="00DE73B8">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38CC16EF" w14:textId="77777777" w:rsidR="00DE73B8" w:rsidRPr="00B87FFB" w:rsidRDefault="00DE73B8" w:rsidP="00DE73B8">
      <w:pPr>
        <w:pStyle w:val="BasicParagraph"/>
        <w:suppressAutoHyphens/>
        <w:spacing w:line="240" w:lineRule="auto"/>
        <w:ind w:left="1440"/>
        <w:rPr>
          <w:rFonts w:ascii="Times New Roman" w:hAnsi="Times New Roman" w:cs="Times New Roman"/>
          <w:color w:val="000000" w:themeColor="text1"/>
          <w:sz w:val="10"/>
          <w:szCs w:val="10"/>
        </w:rPr>
      </w:pPr>
    </w:p>
    <w:p w14:paraId="0898AE49" w14:textId="77777777" w:rsidR="00DE73B8" w:rsidRDefault="00DE73B8" w:rsidP="00DE73B8">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6462E9BA" w14:textId="77777777" w:rsidR="00DE73B8" w:rsidRPr="000B1EEC" w:rsidRDefault="00DE73B8" w:rsidP="00DE73B8">
      <w:pPr>
        <w:pStyle w:val="BasicParagraph"/>
        <w:suppressAutoHyphens/>
        <w:spacing w:line="240" w:lineRule="auto"/>
        <w:rPr>
          <w:rFonts w:ascii="Times New Roman" w:hAnsi="Times New Roman" w:cs="Times New Roman"/>
          <w:color w:val="000000" w:themeColor="text1"/>
          <w:sz w:val="10"/>
          <w:szCs w:val="10"/>
        </w:rPr>
      </w:pPr>
    </w:p>
    <w:p w14:paraId="47D414C5" w14:textId="3EA2D038" w:rsidR="00DE73B8" w:rsidRDefault="00DE73B8" w:rsidP="00DE73B8">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End w:id="0"/>
    </w:p>
    <w:p w14:paraId="27334658" w14:textId="77777777" w:rsidR="00DE73B8" w:rsidRDefault="00DE73B8">
      <w:pPr>
        <w:spacing w:before="0" w:after="160" w:line="259" w:lineRule="auto"/>
        <w:rPr>
          <w:rFonts w:ascii="Calibri" w:eastAsiaTheme="majorEastAsia" w:hAnsi="Calibri" w:cstheme="majorBidi"/>
          <w:b/>
          <w:color w:val="0031A7" w:themeColor="text2"/>
          <w:sz w:val="32"/>
          <w:szCs w:val="32"/>
        </w:rPr>
      </w:pPr>
      <w:r>
        <w:br w:type="page"/>
      </w:r>
    </w:p>
    <w:p w14:paraId="0D800EAE" w14:textId="2E2D9ED6" w:rsidR="00D771AE" w:rsidRDefault="009F2C96" w:rsidP="009F2C96">
      <w:pPr>
        <w:pStyle w:val="Heading1"/>
      </w:pPr>
      <w:r>
        <w:lastRenderedPageBreak/>
        <w:t>MPower108 R</w:t>
      </w:r>
      <w:r w:rsidRPr="000A7EBF">
        <w:t>isk</w:t>
      </w:r>
      <w:r>
        <w:t xml:space="preserve"> Stakeholder Matrix</w:t>
      </w:r>
      <w:r>
        <w:rPr>
          <w:noProof/>
        </w:rPr>
        <w:t xml:space="preserve"> </w:t>
      </w:r>
    </w:p>
    <w:tbl>
      <w:tblPr>
        <w:tblStyle w:val="TableGrid"/>
        <w:tblW w:w="1374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405"/>
        <w:gridCol w:w="1985"/>
        <w:gridCol w:w="2409"/>
        <w:gridCol w:w="2552"/>
        <w:gridCol w:w="2126"/>
        <w:gridCol w:w="2268"/>
      </w:tblGrid>
      <w:tr w:rsidR="00331170" w:rsidRPr="000A7EBF" w14:paraId="5A569FAD" w14:textId="0C14F3C2" w:rsidTr="006515B1">
        <w:trPr>
          <w:tblHeader/>
        </w:trPr>
        <w:tc>
          <w:tcPr>
            <w:tcW w:w="2405" w:type="dxa"/>
            <w:shd w:val="clear" w:color="auto" w:fill="E6EAF6" w:themeFill="background1"/>
          </w:tcPr>
          <w:p w14:paraId="0ED9892F" w14:textId="02CE901D" w:rsidR="00331170" w:rsidRPr="000A7EBF" w:rsidRDefault="00331170" w:rsidP="00331170">
            <w:pPr>
              <w:pStyle w:val="TableHeading"/>
            </w:pPr>
            <w:r w:rsidRPr="00FD5CDC">
              <w:t>Stakeholder</w:t>
            </w:r>
          </w:p>
        </w:tc>
        <w:tc>
          <w:tcPr>
            <w:tcW w:w="1985" w:type="dxa"/>
            <w:shd w:val="clear" w:color="auto" w:fill="E6EAF6" w:themeFill="background1"/>
          </w:tcPr>
          <w:p w14:paraId="0F0EC161" w14:textId="497B5A83" w:rsidR="00331170" w:rsidRPr="000A7EBF" w:rsidRDefault="00331170" w:rsidP="00331170">
            <w:pPr>
              <w:pStyle w:val="TableHeading"/>
            </w:pPr>
            <w:r w:rsidRPr="00FD5CDC">
              <w:t>Impact/ influence</w:t>
            </w:r>
          </w:p>
        </w:tc>
        <w:tc>
          <w:tcPr>
            <w:tcW w:w="2409" w:type="dxa"/>
            <w:shd w:val="clear" w:color="auto" w:fill="E6EAF6" w:themeFill="background1"/>
          </w:tcPr>
          <w:p w14:paraId="4A708978" w14:textId="1C4C335A" w:rsidR="00331170" w:rsidRPr="000A7EBF" w:rsidRDefault="00331170" w:rsidP="00331170">
            <w:pPr>
              <w:pStyle w:val="TableHeading"/>
            </w:pPr>
            <w:r w:rsidRPr="00FD5CDC">
              <w:t>Interest in area</w:t>
            </w:r>
          </w:p>
        </w:tc>
        <w:tc>
          <w:tcPr>
            <w:tcW w:w="2552" w:type="dxa"/>
            <w:shd w:val="clear" w:color="auto" w:fill="E6EAF6" w:themeFill="background1"/>
          </w:tcPr>
          <w:p w14:paraId="0AC65740" w14:textId="325AD36C" w:rsidR="00331170" w:rsidRPr="000A7EBF" w:rsidRDefault="00331170" w:rsidP="00331170">
            <w:pPr>
              <w:pStyle w:val="TableHeading"/>
            </w:pPr>
            <w:r w:rsidRPr="00FD5CDC">
              <w:t>What your team needs from them</w:t>
            </w:r>
          </w:p>
        </w:tc>
        <w:tc>
          <w:tcPr>
            <w:tcW w:w="2126" w:type="dxa"/>
            <w:shd w:val="clear" w:color="auto" w:fill="E6EAF6" w:themeFill="background1"/>
          </w:tcPr>
          <w:p w14:paraId="530538C6" w14:textId="616D93E6" w:rsidR="00331170" w:rsidRPr="000A7EBF" w:rsidRDefault="00331170" w:rsidP="00331170">
            <w:pPr>
              <w:pStyle w:val="TableHeading"/>
            </w:pPr>
            <w:r w:rsidRPr="00FD5CDC">
              <w:t>Perceived attitudes to risks</w:t>
            </w:r>
          </w:p>
        </w:tc>
        <w:tc>
          <w:tcPr>
            <w:tcW w:w="2268" w:type="dxa"/>
            <w:shd w:val="clear" w:color="auto" w:fill="E6EAF6" w:themeFill="background1"/>
          </w:tcPr>
          <w:p w14:paraId="1AD8162C" w14:textId="43CFCB33" w:rsidR="00331170" w:rsidRPr="000A7EBF" w:rsidRDefault="00331170" w:rsidP="00331170">
            <w:pPr>
              <w:pStyle w:val="TableHeading"/>
            </w:pPr>
            <w:r w:rsidRPr="00FD5CDC">
              <w:t>Action</w:t>
            </w:r>
          </w:p>
        </w:tc>
      </w:tr>
      <w:tr w:rsidR="00DA367E" w:rsidRPr="000A7EBF" w14:paraId="26DFE5F7" w14:textId="594AA54E" w:rsidTr="004B7724">
        <w:tc>
          <w:tcPr>
            <w:tcW w:w="2405" w:type="dxa"/>
          </w:tcPr>
          <w:p w14:paraId="48389CF1" w14:textId="392AC387" w:rsidR="00DA367E" w:rsidRPr="000A7EBF" w:rsidRDefault="00DA367E" w:rsidP="000A7EBF">
            <w:pPr>
              <w:rPr>
                <w:b/>
                <w:bCs/>
              </w:rPr>
            </w:pPr>
          </w:p>
        </w:tc>
        <w:tc>
          <w:tcPr>
            <w:tcW w:w="1985" w:type="dxa"/>
          </w:tcPr>
          <w:p w14:paraId="2D92A40C" w14:textId="77777777" w:rsidR="00DA367E" w:rsidRPr="000A7EBF" w:rsidRDefault="00DA367E" w:rsidP="000A7EBF"/>
        </w:tc>
        <w:tc>
          <w:tcPr>
            <w:tcW w:w="2409" w:type="dxa"/>
          </w:tcPr>
          <w:p w14:paraId="3EE9B55F" w14:textId="2F49641E" w:rsidR="00DA367E" w:rsidRPr="000A7EBF" w:rsidRDefault="00DA367E" w:rsidP="000A7EBF"/>
        </w:tc>
        <w:tc>
          <w:tcPr>
            <w:tcW w:w="2552" w:type="dxa"/>
          </w:tcPr>
          <w:p w14:paraId="31352A43" w14:textId="77777777" w:rsidR="00DA367E" w:rsidRPr="000A7EBF" w:rsidRDefault="00DA367E" w:rsidP="000A7EBF"/>
        </w:tc>
        <w:tc>
          <w:tcPr>
            <w:tcW w:w="2126" w:type="dxa"/>
          </w:tcPr>
          <w:p w14:paraId="28320BE1" w14:textId="77777777" w:rsidR="00DA367E" w:rsidRPr="000A7EBF" w:rsidRDefault="00DA367E" w:rsidP="000A7EBF"/>
        </w:tc>
        <w:tc>
          <w:tcPr>
            <w:tcW w:w="2268" w:type="dxa"/>
          </w:tcPr>
          <w:p w14:paraId="1FB4884A" w14:textId="77777777" w:rsidR="00DA367E" w:rsidRPr="000A7EBF" w:rsidRDefault="00DA367E" w:rsidP="000A7EBF"/>
        </w:tc>
      </w:tr>
      <w:tr w:rsidR="00DA367E" w:rsidRPr="000A7EBF" w14:paraId="3319D7E6" w14:textId="58309EF6" w:rsidTr="004B7724">
        <w:tc>
          <w:tcPr>
            <w:tcW w:w="2405" w:type="dxa"/>
          </w:tcPr>
          <w:p w14:paraId="7685F025" w14:textId="5081511A" w:rsidR="00DA367E" w:rsidRPr="000A7EBF" w:rsidRDefault="00DA367E" w:rsidP="000A7EBF">
            <w:pPr>
              <w:rPr>
                <w:b/>
                <w:bCs/>
              </w:rPr>
            </w:pPr>
          </w:p>
        </w:tc>
        <w:tc>
          <w:tcPr>
            <w:tcW w:w="1985" w:type="dxa"/>
          </w:tcPr>
          <w:p w14:paraId="05D4A912" w14:textId="77777777" w:rsidR="00DA367E" w:rsidRPr="000A7EBF" w:rsidRDefault="00DA367E" w:rsidP="000A7EBF"/>
        </w:tc>
        <w:tc>
          <w:tcPr>
            <w:tcW w:w="2409" w:type="dxa"/>
          </w:tcPr>
          <w:p w14:paraId="0B5ABD39" w14:textId="0E30EBD9" w:rsidR="00DA367E" w:rsidRPr="000A7EBF" w:rsidRDefault="00DA367E" w:rsidP="000A7EBF"/>
        </w:tc>
        <w:tc>
          <w:tcPr>
            <w:tcW w:w="2552" w:type="dxa"/>
          </w:tcPr>
          <w:p w14:paraId="68952CE4" w14:textId="77777777" w:rsidR="00DA367E" w:rsidRPr="000A7EBF" w:rsidRDefault="00DA367E" w:rsidP="000A7EBF"/>
        </w:tc>
        <w:tc>
          <w:tcPr>
            <w:tcW w:w="2126" w:type="dxa"/>
          </w:tcPr>
          <w:p w14:paraId="0AF14856" w14:textId="77777777" w:rsidR="00DA367E" w:rsidRPr="000A7EBF" w:rsidRDefault="00DA367E" w:rsidP="000A7EBF"/>
        </w:tc>
        <w:tc>
          <w:tcPr>
            <w:tcW w:w="2268" w:type="dxa"/>
          </w:tcPr>
          <w:p w14:paraId="5C4F3302" w14:textId="77777777" w:rsidR="00DA367E" w:rsidRPr="000A7EBF" w:rsidRDefault="00DA367E" w:rsidP="000A7EBF"/>
        </w:tc>
      </w:tr>
      <w:tr w:rsidR="00DA367E" w:rsidRPr="000A7EBF" w14:paraId="31388E28" w14:textId="40F860A4" w:rsidTr="004B7724">
        <w:tc>
          <w:tcPr>
            <w:tcW w:w="2405" w:type="dxa"/>
          </w:tcPr>
          <w:p w14:paraId="017C6222" w14:textId="0969C35E" w:rsidR="00DA367E" w:rsidRPr="000A7EBF" w:rsidRDefault="00DA367E" w:rsidP="000A7EBF">
            <w:pPr>
              <w:rPr>
                <w:b/>
                <w:bCs/>
              </w:rPr>
            </w:pPr>
          </w:p>
        </w:tc>
        <w:tc>
          <w:tcPr>
            <w:tcW w:w="1985" w:type="dxa"/>
          </w:tcPr>
          <w:p w14:paraId="424CA8D6" w14:textId="77777777" w:rsidR="00DA367E" w:rsidRPr="000A7EBF" w:rsidRDefault="00DA367E" w:rsidP="000A7EBF"/>
        </w:tc>
        <w:tc>
          <w:tcPr>
            <w:tcW w:w="2409" w:type="dxa"/>
          </w:tcPr>
          <w:p w14:paraId="1BCD6215" w14:textId="2085A661" w:rsidR="00DA367E" w:rsidRPr="000A7EBF" w:rsidRDefault="00DA367E" w:rsidP="000A7EBF"/>
        </w:tc>
        <w:tc>
          <w:tcPr>
            <w:tcW w:w="2552" w:type="dxa"/>
          </w:tcPr>
          <w:p w14:paraId="3129E268" w14:textId="77777777" w:rsidR="00DA367E" w:rsidRPr="000A7EBF" w:rsidRDefault="00DA367E" w:rsidP="000A7EBF"/>
        </w:tc>
        <w:tc>
          <w:tcPr>
            <w:tcW w:w="2126" w:type="dxa"/>
          </w:tcPr>
          <w:p w14:paraId="58D89E8F" w14:textId="77777777" w:rsidR="00DA367E" w:rsidRPr="000A7EBF" w:rsidRDefault="00DA367E" w:rsidP="000A7EBF"/>
        </w:tc>
        <w:tc>
          <w:tcPr>
            <w:tcW w:w="2268" w:type="dxa"/>
          </w:tcPr>
          <w:p w14:paraId="13A04A59" w14:textId="77777777" w:rsidR="00DA367E" w:rsidRPr="000A7EBF" w:rsidRDefault="00DA367E" w:rsidP="000A7EBF"/>
        </w:tc>
      </w:tr>
      <w:tr w:rsidR="00DA367E" w:rsidRPr="000A7EBF" w14:paraId="5502A06C" w14:textId="40C27E60" w:rsidTr="004B7724">
        <w:tc>
          <w:tcPr>
            <w:tcW w:w="2405" w:type="dxa"/>
          </w:tcPr>
          <w:p w14:paraId="61B2614B" w14:textId="3F10518C" w:rsidR="00DA367E" w:rsidRPr="000A7EBF" w:rsidRDefault="00DA367E" w:rsidP="000A7EBF">
            <w:pPr>
              <w:rPr>
                <w:b/>
                <w:bCs/>
              </w:rPr>
            </w:pPr>
          </w:p>
        </w:tc>
        <w:tc>
          <w:tcPr>
            <w:tcW w:w="1985" w:type="dxa"/>
          </w:tcPr>
          <w:p w14:paraId="4F936170" w14:textId="77777777" w:rsidR="00DA367E" w:rsidRPr="000A7EBF" w:rsidRDefault="00DA367E" w:rsidP="000A7EBF"/>
        </w:tc>
        <w:tc>
          <w:tcPr>
            <w:tcW w:w="2409" w:type="dxa"/>
          </w:tcPr>
          <w:p w14:paraId="11AA8024" w14:textId="04B5DAB1" w:rsidR="00DA367E" w:rsidRPr="000A7EBF" w:rsidRDefault="00DA367E" w:rsidP="000A7EBF"/>
        </w:tc>
        <w:tc>
          <w:tcPr>
            <w:tcW w:w="2552" w:type="dxa"/>
          </w:tcPr>
          <w:p w14:paraId="252101AE" w14:textId="77777777" w:rsidR="00DA367E" w:rsidRPr="000A7EBF" w:rsidRDefault="00DA367E" w:rsidP="000A7EBF"/>
        </w:tc>
        <w:tc>
          <w:tcPr>
            <w:tcW w:w="2126" w:type="dxa"/>
          </w:tcPr>
          <w:p w14:paraId="1B8866D1" w14:textId="77777777" w:rsidR="00DA367E" w:rsidRPr="000A7EBF" w:rsidRDefault="00DA367E" w:rsidP="000A7EBF"/>
        </w:tc>
        <w:tc>
          <w:tcPr>
            <w:tcW w:w="2268" w:type="dxa"/>
          </w:tcPr>
          <w:p w14:paraId="007711EE" w14:textId="77777777" w:rsidR="00DA367E" w:rsidRPr="000A7EBF" w:rsidRDefault="00DA367E" w:rsidP="000A7EBF"/>
        </w:tc>
      </w:tr>
      <w:tr w:rsidR="00DA367E" w:rsidRPr="000A7EBF" w14:paraId="738C525F" w14:textId="40F7E5E0" w:rsidTr="004B7724">
        <w:tc>
          <w:tcPr>
            <w:tcW w:w="2405" w:type="dxa"/>
          </w:tcPr>
          <w:p w14:paraId="60D123AD" w14:textId="56421786" w:rsidR="00DA367E" w:rsidRPr="000A7EBF" w:rsidRDefault="00DA367E" w:rsidP="000A7EBF">
            <w:pPr>
              <w:rPr>
                <w:b/>
                <w:bCs/>
              </w:rPr>
            </w:pPr>
          </w:p>
        </w:tc>
        <w:tc>
          <w:tcPr>
            <w:tcW w:w="1985" w:type="dxa"/>
          </w:tcPr>
          <w:p w14:paraId="59B8443E" w14:textId="77777777" w:rsidR="00DA367E" w:rsidRPr="000A7EBF" w:rsidRDefault="00DA367E" w:rsidP="000A7EBF"/>
        </w:tc>
        <w:tc>
          <w:tcPr>
            <w:tcW w:w="2409" w:type="dxa"/>
          </w:tcPr>
          <w:p w14:paraId="45C00BAA" w14:textId="72239281" w:rsidR="00DA367E" w:rsidRPr="000A7EBF" w:rsidRDefault="00DA367E" w:rsidP="000A7EBF"/>
        </w:tc>
        <w:tc>
          <w:tcPr>
            <w:tcW w:w="2552" w:type="dxa"/>
          </w:tcPr>
          <w:p w14:paraId="05A1C739" w14:textId="77777777" w:rsidR="00DA367E" w:rsidRPr="000A7EBF" w:rsidRDefault="00DA367E" w:rsidP="000A7EBF"/>
        </w:tc>
        <w:tc>
          <w:tcPr>
            <w:tcW w:w="2126" w:type="dxa"/>
          </w:tcPr>
          <w:p w14:paraId="678258BD" w14:textId="77777777" w:rsidR="00DA367E" w:rsidRPr="000A7EBF" w:rsidRDefault="00DA367E" w:rsidP="000A7EBF"/>
        </w:tc>
        <w:tc>
          <w:tcPr>
            <w:tcW w:w="2268" w:type="dxa"/>
          </w:tcPr>
          <w:p w14:paraId="013A9B18" w14:textId="77777777" w:rsidR="00DA367E" w:rsidRPr="000A7EBF" w:rsidRDefault="00DA367E" w:rsidP="000A7EBF"/>
        </w:tc>
      </w:tr>
      <w:tr w:rsidR="00DA367E" w:rsidRPr="000A7EBF" w14:paraId="6EAB4FD9" w14:textId="4A399919" w:rsidTr="004B7724">
        <w:tc>
          <w:tcPr>
            <w:tcW w:w="2405" w:type="dxa"/>
            <w:shd w:val="clear" w:color="auto" w:fill="auto"/>
          </w:tcPr>
          <w:p w14:paraId="6940E9A4" w14:textId="0A1324EB" w:rsidR="00DA367E" w:rsidRPr="000A7EBF" w:rsidRDefault="00DA367E" w:rsidP="000A7EBF">
            <w:pPr>
              <w:rPr>
                <w:b/>
                <w:bCs/>
              </w:rPr>
            </w:pPr>
          </w:p>
        </w:tc>
        <w:tc>
          <w:tcPr>
            <w:tcW w:w="1985" w:type="dxa"/>
            <w:shd w:val="clear" w:color="auto" w:fill="auto"/>
          </w:tcPr>
          <w:p w14:paraId="4B0123FB" w14:textId="77777777" w:rsidR="00DA367E" w:rsidRPr="000A7EBF" w:rsidRDefault="00DA367E" w:rsidP="000A7EBF"/>
        </w:tc>
        <w:tc>
          <w:tcPr>
            <w:tcW w:w="2409" w:type="dxa"/>
            <w:shd w:val="clear" w:color="auto" w:fill="auto"/>
          </w:tcPr>
          <w:p w14:paraId="7A501E67" w14:textId="6FF95364" w:rsidR="00DA367E" w:rsidRPr="000A7EBF" w:rsidRDefault="00DA367E" w:rsidP="000A7EBF"/>
        </w:tc>
        <w:tc>
          <w:tcPr>
            <w:tcW w:w="2552" w:type="dxa"/>
            <w:shd w:val="clear" w:color="auto" w:fill="auto"/>
          </w:tcPr>
          <w:p w14:paraId="46E8D62E" w14:textId="77777777" w:rsidR="00DA367E" w:rsidRPr="000A7EBF" w:rsidRDefault="00DA367E" w:rsidP="000A7EBF"/>
        </w:tc>
        <w:tc>
          <w:tcPr>
            <w:tcW w:w="2126" w:type="dxa"/>
            <w:shd w:val="clear" w:color="auto" w:fill="auto"/>
          </w:tcPr>
          <w:p w14:paraId="20B637E4" w14:textId="77777777" w:rsidR="00DA367E" w:rsidRPr="000A7EBF" w:rsidRDefault="00DA367E" w:rsidP="000A7EBF"/>
        </w:tc>
        <w:tc>
          <w:tcPr>
            <w:tcW w:w="2268" w:type="dxa"/>
            <w:shd w:val="clear" w:color="auto" w:fill="auto"/>
          </w:tcPr>
          <w:p w14:paraId="1EB32648" w14:textId="77777777" w:rsidR="00DA367E" w:rsidRPr="000A7EBF" w:rsidRDefault="00DA367E" w:rsidP="000A7EBF"/>
        </w:tc>
      </w:tr>
      <w:tr w:rsidR="00DA367E" w:rsidRPr="000A7EBF" w14:paraId="6E314329" w14:textId="04A98C88" w:rsidTr="004B7724">
        <w:tc>
          <w:tcPr>
            <w:tcW w:w="2405" w:type="dxa"/>
            <w:shd w:val="clear" w:color="auto" w:fill="auto"/>
          </w:tcPr>
          <w:p w14:paraId="6E290E68" w14:textId="77777777" w:rsidR="00DA367E" w:rsidRPr="000A7EBF" w:rsidRDefault="00DA367E" w:rsidP="000A7EBF">
            <w:pPr>
              <w:rPr>
                <w:b/>
                <w:bCs/>
              </w:rPr>
            </w:pPr>
          </w:p>
        </w:tc>
        <w:tc>
          <w:tcPr>
            <w:tcW w:w="1985" w:type="dxa"/>
            <w:shd w:val="clear" w:color="auto" w:fill="auto"/>
          </w:tcPr>
          <w:p w14:paraId="719F6525" w14:textId="77777777" w:rsidR="00DA367E" w:rsidRPr="000A7EBF" w:rsidRDefault="00DA367E" w:rsidP="000A7EBF"/>
        </w:tc>
        <w:tc>
          <w:tcPr>
            <w:tcW w:w="2409" w:type="dxa"/>
            <w:shd w:val="clear" w:color="auto" w:fill="auto"/>
          </w:tcPr>
          <w:p w14:paraId="381A90C9" w14:textId="5C1D785D" w:rsidR="00DA367E" w:rsidRPr="000A7EBF" w:rsidRDefault="00DA367E" w:rsidP="000A7EBF"/>
        </w:tc>
        <w:tc>
          <w:tcPr>
            <w:tcW w:w="2552" w:type="dxa"/>
            <w:shd w:val="clear" w:color="auto" w:fill="auto"/>
          </w:tcPr>
          <w:p w14:paraId="3770585D" w14:textId="77777777" w:rsidR="00DA367E" w:rsidRPr="000A7EBF" w:rsidRDefault="00DA367E" w:rsidP="000A7EBF"/>
        </w:tc>
        <w:tc>
          <w:tcPr>
            <w:tcW w:w="2126" w:type="dxa"/>
            <w:shd w:val="clear" w:color="auto" w:fill="auto"/>
          </w:tcPr>
          <w:p w14:paraId="6502C34D" w14:textId="77777777" w:rsidR="00DA367E" w:rsidRPr="000A7EBF" w:rsidRDefault="00DA367E" w:rsidP="000A7EBF"/>
        </w:tc>
        <w:tc>
          <w:tcPr>
            <w:tcW w:w="2268" w:type="dxa"/>
            <w:shd w:val="clear" w:color="auto" w:fill="auto"/>
          </w:tcPr>
          <w:p w14:paraId="7780F0BB" w14:textId="77777777" w:rsidR="00DA367E" w:rsidRPr="000A7EBF" w:rsidRDefault="00DA367E" w:rsidP="000A7EBF"/>
        </w:tc>
      </w:tr>
      <w:tr w:rsidR="00DA367E" w:rsidRPr="000A7EBF" w14:paraId="4B867164" w14:textId="038FDF9D" w:rsidTr="004B7724">
        <w:tc>
          <w:tcPr>
            <w:tcW w:w="2405" w:type="dxa"/>
            <w:shd w:val="clear" w:color="auto" w:fill="auto"/>
          </w:tcPr>
          <w:p w14:paraId="3D23308B" w14:textId="429D81EF" w:rsidR="00DA367E" w:rsidRPr="000A7EBF" w:rsidRDefault="00DA367E" w:rsidP="000A7EBF">
            <w:pPr>
              <w:rPr>
                <w:b/>
                <w:bCs/>
              </w:rPr>
            </w:pPr>
          </w:p>
        </w:tc>
        <w:tc>
          <w:tcPr>
            <w:tcW w:w="1985" w:type="dxa"/>
            <w:shd w:val="clear" w:color="auto" w:fill="auto"/>
          </w:tcPr>
          <w:p w14:paraId="2D88568F" w14:textId="77777777" w:rsidR="00DA367E" w:rsidRPr="000A7EBF" w:rsidRDefault="00DA367E" w:rsidP="000A7EBF"/>
        </w:tc>
        <w:tc>
          <w:tcPr>
            <w:tcW w:w="2409" w:type="dxa"/>
            <w:shd w:val="clear" w:color="auto" w:fill="auto"/>
          </w:tcPr>
          <w:p w14:paraId="3F12B3BF" w14:textId="2474BD21" w:rsidR="00DA367E" w:rsidRPr="000A7EBF" w:rsidRDefault="00DA367E" w:rsidP="000A7EBF"/>
        </w:tc>
        <w:tc>
          <w:tcPr>
            <w:tcW w:w="2552" w:type="dxa"/>
            <w:shd w:val="clear" w:color="auto" w:fill="auto"/>
          </w:tcPr>
          <w:p w14:paraId="0AA04518" w14:textId="77777777" w:rsidR="00DA367E" w:rsidRPr="000A7EBF" w:rsidRDefault="00DA367E" w:rsidP="000A7EBF"/>
        </w:tc>
        <w:tc>
          <w:tcPr>
            <w:tcW w:w="2126" w:type="dxa"/>
            <w:shd w:val="clear" w:color="auto" w:fill="auto"/>
          </w:tcPr>
          <w:p w14:paraId="56402F99" w14:textId="77777777" w:rsidR="00DA367E" w:rsidRPr="000A7EBF" w:rsidRDefault="00DA367E" w:rsidP="000A7EBF"/>
        </w:tc>
        <w:tc>
          <w:tcPr>
            <w:tcW w:w="2268" w:type="dxa"/>
            <w:shd w:val="clear" w:color="auto" w:fill="auto"/>
          </w:tcPr>
          <w:p w14:paraId="41823678" w14:textId="77777777" w:rsidR="00DA367E" w:rsidRPr="000A7EBF" w:rsidRDefault="00DA367E" w:rsidP="000A7EBF"/>
        </w:tc>
      </w:tr>
      <w:tr w:rsidR="00DA367E" w:rsidRPr="000A7EBF" w14:paraId="3EC304A9" w14:textId="7EBA5418" w:rsidTr="004B7724">
        <w:tc>
          <w:tcPr>
            <w:tcW w:w="2405" w:type="dxa"/>
          </w:tcPr>
          <w:p w14:paraId="7FB8DC58" w14:textId="079FEA6F" w:rsidR="00DA367E" w:rsidRPr="000A7EBF" w:rsidRDefault="00DA367E" w:rsidP="000A7EBF">
            <w:pPr>
              <w:rPr>
                <w:b/>
                <w:bCs/>
              </w:rPr>
            </w:pPr>
          </w:p>
        </w:tc>
        <w:tc>
          <w:tcPr>
            <w:tcW w:w="1985" w:type="dxa"/>
          </w:tcPr>
          <w:p w14:paraId="22691AB4" w14:textId="77777777" w:rsidR="00DA367E" w:rsidRPr="000A7EBF" w:rsidRDefault="00DA367E" w:rsidP="000A7EBF"/>
        </w:tc>
        <w:tc>
          <w:tcPr>
            <w:tcW w:w="2409" w:type="dxa"/>
          </w:tcPr>
          <w:p w14:paraId="71EA260F" w14:textId="5B6A91D2" w:rsidR="00DA367E" w:rsidRPr="000A7EBF" w:rsidRDefault="00DA367E" w:rsidP="000A7EBF"/>
        </w:tc>
        <w:tc>
          <w:tcPr>
            <w:tcW w:w="2552" w:type="dxa"/>
          </w:tcPr>
          <w:p w14:paraId="708C5CCD" w14:textId="77777777" w:rsidR="00DA367E" w:rsidRPr="000A7EBF" w:rsidRDefault="00DA367E" w:rsidP="000A7EBF"/>
        </w:tc>
        <w:tc>
          <w:tcPr>
            <w:tcW w:w="2126" w:type="dxa"/>
          </w:tcPr>
          <w:p w14:paraId="16294A42" w14:textId="77777777" w:rsidR="00DA367E" w:rsidRPr="000A7EBF" w:rsidRDefault="00DA367E" w:rsidP="000A7EBF"/>
        </w:tc>
        <w:tc>
          <w:tcPr>
            <w:tcW w:w="2268" w:type="dxa"/>
          </w:tcPr>
          <w:p w14:paraId="4D3926F6" w14:textId="77777777" w:rsidR="00DA367E" w:rsidRPr="000A7EBF" w:rsidRDefault="00DA367E" w:rsidP="000A7EBF"/>
        </w:tc>
      </w:tr>
      <w:tr w:rsidR="00DA367E" w:rsidRPr="000A7EBF" w14:paraId="69CCC96B" w14:textId="059F9146" w:rsidTr="004B7724">
        <w:tc>
          <w:tcPr>
            <w:tcW w:w="2405" w:type="dxa"/>
          </w:tcPr>
          <w:p w14:paraId="5A96A0EF" w14:textId="701B9827" w:rsidR="00DA367E" w:rsidRPr="000A7EBF" w:rsidRDefault="00DA367E" w:rsidP="000A7EBF">
            <w:pPr>
              <w:rPr>
                <w:b/>
                <w:bCs/>
              </w:rPr>
            </w:pPr>
          </w:p>
        </w:tc>
        <w:tc>
          <w:tcPr>
            <w:tcW w:w="1985" w:type="dxa"/>
          </w:tcPr>
          <w:p w14:paraId="0A88776F" w14:textId="77777777" w:rsidR="00DA367E" w:rsidRPr="000A7EBF" w:rsidRDefault="00DA367E" w:rsidP="000A7EBF"/>
        </w:tc>
        <w:tc>
          <w:tcPr>
            <w:tcW w:w="2409" w:type="dxa"/>
          </w:tcPr>
          <w:p w14:paraId="5FA8CCFC" w14:textId="1B7249DE" w:rsidR="00DA367E" w:rsidRPr="000A7EBF" w:rsidRDefault="00DA367E" w:rsidP="000A7EBF"/>
        </w:tc>
        <w:tc>
          <w:tcPr>
            <w:tcW w:w="2552" w:type="dxa"/>
          </w:tcPr>
          <w:p w14:paraId="1315646E" w14:textId="77777777" w:rsidR="00DA367E" w:rsidRPr="000A7EBF" w:rsidRDefault="00DA367E" w:rsidP="000A7EBF"/>
        </w:tc>
        <w:tc>
          <w:tcPr>
            <w:tcW w:w="2126" w:type="dxa"/>
          </w:tcPr>
          <w:p w14:paraId="319A938F" w14:textId="77777777" w:rsidR="00DA367E" w:rsidRPr="000A7EBF" w:rsidRDefault="00DA367E" w:rsidP="000A7EBF"/>
        </w:tc>
        <w:tc>
          <w:tcPr>
            <w:tcW w:w="2268" w:type="dxa"/>
          </w:tcPr>
          <w:p w14:paraId="5594EB04" w14:textId="77777777" w:rsidR="00DA367E" w:rsidRPr="000A7EBF" w:rsidRDefault="00DA367E" w:rsidP="000A7EBF"/>
        </w:tc>
      </w:tr>
      <w:tr w:rsidR="00DA367E" w:rsidRPr="000A7EBF" w14:paraId="2EE092D1" w14:textId="56D5A49D" w:rsidTr="004B7724">
        <w:tc>
          <w:tcPr>
            <w:tcW w:w="2405" w:type="dxa"/>
          </w:tcPr>
          <w:p w14:paraId="705800F5" w14:textId="51E8BB32" w:rsidR="00DA367E" w:rsidRPr="000A7EBF" w:rsidRDefault="00DA367E" w:rsidP="000A7EBF">
            <w:pPr>
              <w:rPr>
                <w:b/>
                <w:bCs/>
              </w:rPr>
            </w:pPr>
          </w:p>
        </w:tc>
        <w:tc>
          <w:tcPr>
            <w:tcW w:w="1985" w:type="dxa"/>
          </w:tcPr>
          <w:p w14:paraId="605A65C7" w14:textId="77777777" w:rsidR="00DA367E" w:rsidRPr="000A7EBF" w:rsidRDefault="00DA367E" w:rsidP="000A7EBF"/>
        </w:tc>
        <w:tc>
          <w:tcPr>
            <w:tcW w:w="2409" w:type="dxa"/>
          </w:tcPr>
          <w:p w14:paraId="515116B2" w14:textId="5350DDD0" w:rsidR="00DA367E" w:rsidRPr="000A7EBF" w:rsidRDefault="00DA367E" w:rsidP="000A7EBF"/>
        </w:tc>
        <w:tc>
          <w:tcPr>
            <w:tcW w:w="2552" w:type="dxa"/>
          </w:tcPr>
          <w:p w14:paraId="61323F0E" w14:textId="77777777" w:rsidR="00DA367E" w:rsidRPr="000A7EBF" w:rsidRDefault="00DA367E" w:rsidP="000A7EBF"/>
        </w:tc>
        <w:tc>
          <w:tcPr>
            <w:tcW w:w="2126" w:type="dxa"/>
          </w:tcPr>
          <w:p w14:paraId="7BFF0763" w14:textId="77777777" w:rsidR="00DA367E" w:rsidRPr="000A7EBF" w:rsidRDefault="00DA367E" w:rsidP="000A7EBF"/>
        </w:tc>
        <w:tc>
          <w:tcPr>
            <w:tcW w:w="2268" w:type="dxa"/>
          </w:tcPr>
          <w:p w14:paraId="5D190AAD" w14:textId="77777777" w:rsidR="00DA367E" w:rsidRPr="000A7EBF" w:rsidRDefault="00DA367E" w:rsidP="000A7EBF"/>
        </w:tc>
      </w:tr>
    </w:tbl>
    <w:p w14:paraId="511B69E9" w14:textId="4A06EA4C" w:rsidR="00D771AE" w:rsidRPr="00D771AE" w:rsidRDefault="00D771AE" w:rsidP="00D64A54"/>
    <w:sectPr w:rsidR="00D771AE" w:rsidRPr="00D771AE" w:rsidSect="00DE73B8">
      <w:headerReference w:type="default" r:id="rId14"/>
      <w:footerReference w:type="default" r:id="rId15"/>
      <w:pgSz w:w="16838" w:h="11906" w:orient="landscape"/>
      <w:pgMar w:top="1440" w:right="1529" w:bottom="1440" w:left="1588" w:header="709" w:footer="1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F324C4" w14:textId="77777777" w:rsidR="00C3423A" w:rsidRDefault="00C3423A" w:rsidP="00F1359C">
      <w:pPr>
        <w:spacing w:before="0" w:after="0" w:line="240" w:lineRule="auto"/>
      </w:pPr>
      <w:r>
        <w:separator/>
      </w:r>
    </w:p>
  </w:endnote>
  <w:endnote w:type="continuationSeparator" w:id="0">
    <w:p w14:paraId="3C952B4B" w14:textId="77777777" w:rsidR="00C3423A" w:rsidRDefault="00C3423A"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96F6A" w14:textId="04D21515" w:rsidR="00CB4ED2" w:rsidRPr="00615C43" w:rsidRDefault="00493164" w:rsidP="00D64A54">
    <w:pPr>
      <w:tabs>
        <w:tab w:val="right" w:pos="13750"/>
      </w:tabs>
      <w:spacing w:before="0" w:after="100" w:afterAutospacing="1"/>
      <w:rPr>
        <w:color w:val="000000" w:themeColor="text1"/>
        <w:sz w:val="16"/>
        <w:szCs w:val="16"/>
      </w:rPr>
    </w:pPr>
    <w:r w:rsidRPr="00DA72B9">
      <w:rPr>
        <w:noProof/>
        <w:color w:val="000000" w:themeColor="text1"/>
        <w:sz w:val="16"/>
        <w:szCs w:val="16"/>
        <w:highlight w:val="cyan"/>
        <w:lang w:eastAsia="en-AU"/>
      </w:rPr>
      <mc:AlternateContent>
        <mc:Choice Requires="wps">
          <w:drawing>
            <wp:anchor distT="0" distB="0" distL="114300" distR="114300" simplePos="0" relativeHeight="251669504" behindDoc="1" locked="0" layoutInCell="1" allowOverlap="1" wp14:anchorId="6C9156C0" wp14:editId="2E1B187E">
              <wp:simplePos x="0" y="0"/>
              <wp:positionH relativeFrom="page">
                <wp:align>right</wp:align>
              </wp:positionH>
              <wp:positionV relativeFrom="page">
                <wp:posOffset>7040880</wp:posOffset>
              </wp:positionV>
              <wp:extent cx="10690860" cy="873760"/>
              <wp:effectExtent l="0" t="0" r="0" b="254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690860" cy="873760"/>
                      </a:xfrm>
                      <a:prstGeom prst="rect">
                        <a:avLst/>
                      </a:prstGeom>
                      <a:solidFill>
                        <a:srgbClr val="85BE00"/>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52287B02" id="Rectangle 7" o:spid="_x0000_s1026" alt="&quot;&quot;" style="position:absolute;margin-left:790.6pt;margin-top:554.4pt;width:841.8pt;height:68.8pt;z-index:-251646976;visibility:visible;mso-wrap-style:square;mso-width-percent:0;mso-height-percent:0;mso-wrap-distance-left:9pt;mso-wrap-distance-top:0;mso-wrap-distance-right:9pt;mso-wrap-distance-bottom:0;mso-position-horizontal:righ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" fillcolor="#85be00" stroked="f" strokeweight="2pt">
              <w10:wrap anchorx="page" anchory="page"/>
            </v:rect>
          </w:pict>
        </mc:Fallback>
      </mc:AlternateContent>
    </w:r>
    <w:r w:rsidR="00F67C57" w:rsidRPr="00512F5A">
      <w:rPr>
        <w:noProof/>
        <w:color w:val="000000" w:themeColor="text1"/>
        <w:sz w:val="16"/>
        <w:szCs w:val="16"/>
        <w:lang w:eastAsia="en-AU"/>
      </w:rPr>
      <mc:AlternateContent>
        <mc:Choice Requires="wps">
          <w:drawing>
            <wp:anchor distT="0" distB="0" distL="114300" distR="114300" simplePos="0" relativeHeight="251665408" behindDoc="1" locked="0" layoutInCell="1" allowOverlap="1" wp14:anchorId="1CC4CE42" wp14:editId="5F508635">
              <wp:simplePos x="0" y="0"/>
              <wp:positionH relativeFrom="page">
                <wp:align>left</wp:align>
              </wp:positionH>
              <wp:positionV relativeFrom="page">
                <wp:posOffset>10187940</wp:posOffset>
              </wp:positionV>
              <wp:extent cx="10706100" cy="50609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706100" cy="50609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51D314BD" id="Rectangle 4" o:spid="_x0000_s1026" alt="&quot;&quot;" style="position:absolute;margin-left:0;margin-top:802.2pt;width:843pt;height:39.85pt;z-index:-251651072;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" fillcolor="#85be00 [3205]" stroked="f" strokeweight="2pt">
              <w10:wrap anchorx="page" anchory="page"/>
            </v:rect>
          </w:pict>
        </mc:Fallback>
      </mc:AlternateContent>
    </w:r>
    <w:r w:rsidR="000A7EBF">
      <w:rPr>
        <w:noProof/>
        <w:color w:val="000000" w:themeColor="text1"/>
        <w:sz w:val="16"/>
        <w:szCs w:val="16"/>
        <w:lang w:eastAsia="en-AU"/>
      </w:rPr>
      <w:t xml:space="preserve">MPower108 </w:t>
    </w:r>
    <w:r w:rsidR="005006FD">
      <w:rPr>
        <w:noProof/>
        <w:color w:val="000000" w:themeColor="text1"/>
        <w:sz w:val="16"/>
        <w:szCs w:val="16"/>
        <w:lang w:eastAsia="en-AU"/>
      </w:rPr>
      <w:t>Risk</w:t>
    </w:r>
    <w:r w:rsidR="007C6921">
      <w:rPr>
        <w:color w:val="000000" w:themeColor="text1"/>
        <w:sz w:val="16"/>
        <w:szCs w:val="16"/>
      </w:rPr>
      <w:t xml:space="preserve"> </w:t>
    </w:r>
    <w:r w:rsidR="00CF18F9">
      <w:rPr>
        <w:color w:val="000000" w:themeColor="text1"/>
        <w:sz w:val="16"/>
        <w:szCs w:val="16"/>
      </w:rPr>
      <w:t>s</w:t>
    </w:r>
    <w:r>
      <w:rPr>
        <w:color w:val="000000" w:themeColor="text1"/>
        <w:sz w:val="16"/>
        <w:szCs w:val="16"/>
      </w:rPr>
      <w:t xml:space="preserve">takeholder </w:t>
    </w:r>
    <w:r w:rsidR="00CF18F9">
      <w:rPr>
        <w:color w:val="000000" w:themeColor="text1"/>
        <w:sz w:val="16"/>
        <w:szCs w:val="16"/>
      </w:rPr>
      <w:t>m</w:t>
    </w:r>
    <w:r w:rsidR="0087702D">
      <w:rPr>
        <w:color w:val="000000" w:themeColor="text1"/>
        <w:sz w:val="16"/>
        <w:szCs w:val="16"/>
      </w:rPr>
      <w:t>atrix</w:t>
    </w:r>
    <w:r w:rsidR="00C560AB">
      <w:rPr>
        <w:color w:val="000000" w:themeColor="text1"/>
        <w:sz w:val="16"/>
        <w:szCs w:val="16"/>
      </w:rPr>
      <w:t xml:space="preserve"> </w:t>
    </w:r>
    <w:r w:rsidR="00D179EE">
      <w:rPr>
        <w:color w:val="000000" w:themeColor="text1"/>
        <w:sz w:val="16"/>
        <w:szCs w:val="16"/>
      </w:rPr>
      <w:t>template</w:t>
    </w:r>
    <w:r w:rsidR="00C560AB">
      <w:rPr>
        <w:color w:val="000000" w:themeColor="text1"/>
        <w:sz w:val="16"/>
        <w:szCs w:val="16"/>
      </w:rPr>
      <w:t xml:space="preserve">              </w:t>
    </w:r>
    <w:r w:rsidR="009E5BBD">
      <w:rPr>
        <w:color w:val="000000" w:themeColor="text1"/>
        <w:sz w:val="16"/>
        <w:szCs w:val="16"/>
      </w:rPr>
      <w:t xml:space="preserve">                                                                                                                                                 </w:t>
    </w:r>
    <w:r w:rsidR="00CF18F9">
      <w:rPr>
        <w:color w:val="000000" w:themeColor="text1"/>
        <w:sz w:val="16"/>
        <w:szCs w:val="16"/>
      </w:rPr>
      <w:tab/>
    </w:r>
    <w:r w:rsidR="00CB4ED2" w:rsidRPr="00615C43">
      <w:rPr>
        <w:color w:val="000000" w:themeColor="text1"/>
        <w:sz w:val="16"/>
        <w:szCs w:val="16"/>
      </w:rPr>
      <w:t xml:space="preserve">Page </w:t>
    </w:r>
    <w:r w:rsidR="00CB4ED2" w:rsidRPr="00615C43">
      <w:rPr>
        <w:color w:val="000000" w:themeColor="text1"/>
        <w:sz w:val="16"/>
        <w:szCs w:val="16"/>
      </w:rPr>
      <w:fldChar w:fldCharType="begin"/>
    </w:r>
    <w:r w:rsidR="00CB4ED2" w:rsidRPr="00615C43">
      <w:rPr>
        <w:color w:val="000000" w:themeColor="text1"/>
        <w:sz w:val="16"/>
        <w:szCs w:val="16"/>
      </w:rPr>
      <w:instrText xml:space="preserve"> PAGE   \* MERGEFORMAT </w:instrText>
    </w:r>
    <w:r w:rsidR="00CB4ED2" w:rsidRPr="00615C43">
      <w:rPr>
        <w:color w:val="000000" w:themeColor="text1"/>
        <w:sz w:val="16"/>
        <w:szCs w:val="16"/>
      </w:rPr>
      <w:fldChar w:fldCharType="separate"/>
    </w:r>
    <w:r w:rsidR="0046323B">
      <w:rPr>
        <w:noProof/>
        <w:color w:val="000000" w:themeColor="text1"/>
        <w:sz w:val="16"/>
        <w:szCs w:val="16"/>
      </w:rPr>
      <w:t>9</w:t>
    </w:r>
    <w:r w:rsidR="00CB4ED2" w:rsidRPr="00615C43">
      <w:rPr>
        <w:color w:val="000000" w:themeColor="text1"/>
        <w:sz w:val="16"/>
        <w:szCs w:val="16"/>
      </w:rPr>
      <w:fldChar w:fldCharType="end"/>
    </w:r>
    <w:r w:rsidR="00CB4ED2" w:rsidRPr="00615C43">
      <w:rPr>
        <w:color w:val="000000" w:themeColor="text1"/>
        <w:sz w:val="16"/>
        <w:szCs w:val="16"/>
      </w:rPr>
      <w:t xml:space="preserve"> of </w:t>
    </w:r>
    <w:r w:rsidR="00CB4ED2" w:rsidRPr="00615C43">
      <w:rPr>
        <w:color w:val="000000" w:themeColor="text1"/>
        <w:sz w:val="16"/>
        <w:szCs w:val="16"/>
      </w:rPr>
      <w:fldChar w:fldCharType="begin"/>
    </w:r>
    <w:r w:rsidR="00CB4ED2" w:rsidRPr="00615C43">
      <w:rPr>
        <w:color w:val="000000" w:themeColor="text1"/>
        <w:sz w:val="16"/>
        <w:szCs w:val="16"/>
      </w:rPr>
      <w:instrText xml:space="preserve"> NUMPAGES   \* MERGEFORMAT </w:instrText>
    </w:r>
    <w:r w:rsidR="00CB4ED2" w:rsidRPr="00615C43">
      <w:rPr>
        <w:color w:val="000000" w:themeColor="text1"/>
        <w:sz w:val="16"/>
        <w:szCs w:val="16"/>
      </w:rPr>
      <w:fldChar w:fldCharType="separate"/>
    </w:r>
    <w:r w:rsidR="0046323B">
      <w:rPr>
        <w:noProof/>
        <w:color w:val="000000" w:themeColor="text1"/>
        <w:sz w:val="16"/>
        <w:szCs w:val="16"/>
      </w:rPr>
      <w:t>9</w:t>
    </w:r>
    <w:r w:rsidR="00CB4ED2" w:rsidRPr="00615C43">
      <w:rPr>
        <w:color w:val="000000" w:themeColor="text1"/>
        <w:sz w:val="16"/>
        <w:szCs w:val="16"/>
      </w:rPr>
      <w:fldChar w:fldCharType="end"/>
    </w:r>
  </w:p>
  <w:p w14:paraId="4D33F2F3" w14:textId="6491B18A" w:rsidR="00CB4ED2" w:rsidRPr="00E0639C" w:rsidRDefault="00D771AE" w:rsidP="00EF6AFD">
    <w:pPr>
      <w:pStyle w:val="Footer"/>
      <w:tabs>
        <w:tab w:val="clear" w:pos="4513"/>
        <w:tab w:val="clear" w:pos="9026"/>
        <w:tab w:val="right" w:pos="13721"/>
      </w:tabs>
      <w:spacing w:before="160" w:line="276" w:lineRule="auto"/>
      <w:rPr>
        <w:sz w:val="16"/>
        <w:szCs w:val="16"/>
      </w:rPr>
    </w:pPr>
    <w:r w:rsidRPr="00CF18F9">
      <w:rPr>
        <w:b/>
        <w:color w:val="FFFFFF"/>
        <w:sz w:val="16"/>
        <w:szCs w:val="16"/>
      </w:rPr>
      <w:t xml:space="preserve">Assessment </w:t>
    </w:r>
    <w:r w:rsidR="00CF18F9" w:rsidRPr="00CF18F9">
      <w:rPr>
        <w:b/>
        <w:color w:val="FFFFFF"/>
        <w:sz w:val="16"/>
        <w:szCs w:val="16"/>
      </w:rPr>
      <w:t>s</w:t>
    </w:r>
    <w:r w:rsidRPr="00CF18F9">
      <w:rPr>
        <w:b/>
        <w:color w:val="FFFFFF"/>
        <w:sz w:val="16"/>
        <w:szCs w:val="16"/>
      </w:rPr>
      <w:t xml:space="preserve">upport </w:t>
    </w:r>
    <w:r w:rsidR="00CF18F9" w:rsidRPr="00CF18F9">
      <w:rPr>
        <w:b/>
        <w:color w:val="FFFFFF"/>
        <w:sz w:val="16"/>
        <w:szCs w:val="16"/>
      </w:rPr>
      <w:t>d</w:t>
    </w:r>
    <w:r w:rsidRPr="00CF18F9">
      <w:rPr>
        <w:b/>
        <w:color w:val="FFFFFF"/>
        <w:sz w:val="16"/>
        <w:szCs w:val="16"/>
      </w:rPr>
      <w:t>ocument</w:t>
    </w:r>
    <w:r w:rsidR="00B6058D" w:rsidRPr="00E0639C">
      <w:rPr>
        <w:sz w:val="16"/>
        <w:szCs w:val="16"/>
      </w:rPr>
      <w:t xml:space="preserve"> </w:t>
    </w:r>
  </w:p>
  <w:p w14:paraId="5CFC2C04" w14:textId="4D996E10" w:rsidR="00CB4ED2" w:rsidRPr="00E0639C" w:rsidRDefault="00947D01" w:rsidP="00493164">
    <w:pPr>
      <w:pStyle w:val="Footer"/>
      <w:tabs>
        <w:tab w:val="clear" w:pos="4513"/>
        <w:tab w:val="clear" w:pos="9026"/>
        <w:tab w:val="left" w:pos="6480"/>
        <w:tab w:val="left" w:pos="6795"/>
      </w:tabs>
    </w:pPr>
    <w:r w:rsidRPr="00E0639C">
      <w:tab/>
    </w:r>
    <w:r w:rsidR="0049316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456C6A" w14:textId="77777777" w:rsidR="00C3423A" w:rsidRDefault="00C3423A" w:rsidP="00F1359C">
      <w:pPr>
        <w:spacing w:before="0" w:after="0" w:line="240" w:lineRule="auto"/>
      </w:pPr>
      <w:r>
        <w:separator/>
      </w:r>
    </w:p>
  </w:footnote>
  <w:footnote w:type="continuationSeparator" w:id="0">
    <w:p w14:paraId="3A4D53D5" w14:textId="77777777" w:rsidR="00C3423A" w:rsidRDefault="00C3423A"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E1B61A" w14:textId="05AD683D" w:rsidR="00D64A54" w:rsidRDefault="009F2C96" w:rsidP="009F2C96">
    <w:pPr>
      <w:pStyle w:val="Header"/>
      <w:jc w:val="right"/>
    </w:pPr>
    <w:r>
      <w:rPr>
        <w:noProof/>
      </w:rPr>
      <w:drawing>
        <wp:inline distT="0" distB="0" distL="0" distR="0" wp14:anchorId="6884A33B" wp14:editId="4376FBAE">
          <wp:extent cx="1975872" cy="717122"/>
          <wp:effectExtent l="0" t="0" r="5715"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8794" cy="72544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76.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6"/>
  </w:num>
  <w:num w:numId="5">
    <w:abstractNumId w:val="11"/>
  </w:num>
  <w:num w:numId="6">
    <w:abstractNumId w:val="7"/>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9"/>
  </w:num>
  <w:num w:numId="10">
    <w:abstractNumId w:val="3"/>
  </w:num>
  <w:num w:numId="11">
    <w:abstractNumId w:val="12"/>
  </w:num>
  <w:num w:numId="12">
    <w:abstractNumId w:val="8"/>
  </w:num>
  <w:num w:numId="13">
    <w:abstractNumId w:val="1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7061A"/>
    <w:rsid w:val="00070707"/>
    <w:rsid w:val="00072D46"/>
    <w:rsid w:val="00081617"/>
    <w:rsid w:val="0008175D"/>
    <w:rsid w:val="00086B4D"/>
    <w:rsid w:val="00086C99"/>
    <w:rsid w:val="0009683C"/>
    <w:rsid w:val="000A06EB"/>
    <w:rsid w:val="000A5B57"/>
    <w:rsid w:val="000A7EBF"/>
    <w:rsid w:val="000B098F"/>
    <w:rsid w:val="000B158B"/>
    <w:rsid w:val="000B3CCC"/>
    <w:rsid w:val="000C1D10"/>
    <w:rsid w:val="000C3A20"/>
    <w:rsid w:val="000E2301"/>
    <w:rsid w:val="000F640E"/>
    <w:rsid w:val="001008C3"/>
    <w:rsid w:val="00110297"/>
    <w:rsid w:val="00120406"/>
    <w:rsid w:val="00132516"/>
    <w:rsid w:val="00151BA1"/>
    <w:rsid w:val="0016340A"/>
    <w:rsid w:val="001666AE"/>
    <w:rsid w:val="00166ECF"/>
    <w:rsid w:val="001723D9"/>
    <w:rsid w:val="00174A71"/>
    <w:rsid w:val="00186778"/>
    <w:rsid w:val="00187C7E"/>
    <w:rsid w:val="00194604"/>
    <w:rsid w:val="001946AE"/>
    <w:rsid w:val="00196118"/>
    <w:rsid w:val="001A0287"/>
    <w:rsid w:val="001E5ADA"/>
    <w:rsid w:val="00202196"/>
    <w:rsid w:val="002064C8"/>
    <w:rsid w:val="00232F16"/>
    <w:rsid w:val="00234AC2"/>
    <w:rsid w:val="002458AA"/>
    <w:rsid w:val="00245E47"/>
    <w:rsid w:val="002636A8"/>
    <w:rsid w:val="002760A1"/>
    <w:rsid w:val="002943DC"/>
    <w:rsid w:val="002A0D28"/>
    <w:rsid w:val="002A5233"/>
    <w:rsid w:val="002B795B"/>
    <w:rsid w:val="002C07F5"/>
    <w:rsid w:val="002C4863"/>
    <w:rsid w:val="002C4D38"/>
    <w:rsid w:val="00310ABF"/>
    <w:rsid w:val="003139BB"/>
    <w:rsid w:val="00331170"/>
    <w:rsid w:val="00340671"/>
    <w:rsid w:val="0034550F"/>
    <w:rsid w:val="00353337"/>
    <w:rsid w:val="003546E2"/>
    <w:rsid w:val="003560D9"/>
    <w:rsid w:val="00361665"/>
    <w:rsid w:val="00371CC6"/>
    <w:rsid w:val="00385752"/>
    <w:rsid w:val="003C06EA"/>
    <w:rsid w:val="003C4C45"/>
    <w:rsid w:val="003C5D00"/>
    <w:rsid w:val="003E0188"/>
    <w:rsid w:val="003E5E9A"/>
    <w:rsid w:val="003F36BD"/>
    <w:rsid w:val="00406468"/>
    <w:rsid w:val="00407A2A"/>
    <w:rsid w:val="00432DFC"/>
    <w:rsid w:val="00436952"/>
    <w:rsid w:val="00437752"/>
    <w:rsid w:val="0044289D"/>
    <w:rsid w:val="00447246"/>
    <w:rsid w:val="00447B26"/>
    <w:rsid w:val="00462334"/>
    <w:rsid w:val="0046323B"/>
    <w:rsid w:val="00472DA8"/>
    <w:rsid w:val="004751A9"/>
    <w:rsid w:val="004876ED"/>
    <w:rsid w:val="00493164"/>
    <w:rsid w:val="004A09A8"/>
    <w:rsid w:val="004B00A6"/>
    <w:rsid w:val="004B2E61"/>
    <w:rsid w:val="004B7724"/>
    <w:rsid w:val="004F795E"/>
    <w:rsid w:val="005006FD"/>
    <w:rsid w:val="00501997"/>
    <w:rsid w:val="00510BBC"/>
    <w:rsid w:val="00522D54"/>
    <w:rsid w:val="005447BD"/>
    <w:rsid w:val="00553FFF"/>
    <w:rsid w:val="00581D95"/>
    <w:rsid w:val="00584894"/>
    <w:rsid w:val="00597838"/>
    <w:rsid w:val="005C60AB"/>
    <w:rsid w:val="005E35FA"/>
    <w:rsid w:val="005F7397"/>
    <w:rsid w:val="00604F82"/>
    <w:rsid w:val="0061097B"/>
    <w:rsid w:val="00615C43"/>
    <w:rsid w:val="00636463"/>
    <w:rsid w:val="006515B1"/>
    <w:rsid w:val="00657A57"/>
    <w:rsid w:val="00664E2A"/>
    <w:rsid w:val="00673EED"/>
    <w:rsid w:val="006A1CF9"/>
    <w:rsid w:val="006A7C3E"/>
    <w:rsid w:val="006B55A6"/>
    <w:rsid w:val="006B7277"/>
    <w:rsid w:val="006C1496"/>
    <w:rsid w:val="006C7465"/>
    <w:rsid w:val="006E3642"/>
    <w:rsid w:val="006F018D"/>
    <w:rsid w:val="00724660"/>
    <w:rsid w:val="0073433D"/>
    <w:rsid w:val="00734623"/>
    <w:rsid w:val="00741502"/>
    <w:rsid w:val="00767732"/>
    <w:rsid w:val="00777798"/>
    <w:rsid w:val="007813D3"/>
    <w:rsid w:val="00797B9B"/>
    <w:rsid w:val="007A4B14"/>
    <w:rsid w:val="007B0E99"/>
    <w:rsid w:val="007C593C"/>
    <w:rsid w:val="007C6921"/>
    <w:rsid w:val="007D0B18"/>
    <w:rsid w:val="007E2644"/>
    <w:rsid w:val="007E6E53"/>
    <w:rsid w:val="008005C6"/>
    <w:rsid w:val="00804A99"/>
    <w:rsid w:val="00817639"/>
    <w:rsid w:val="008229B0"/>
    <w:rsid w:val="00823A65"/>
    <w:rsid w:val="0083520D"/>
    <w:rsid w:val="008427B8"/>
    <w:rsid w:val="008466AF"/>
    <w:rsid w:val="0086240F"/>
    <w:rsid w:val="0086497B"/>
    <w:rsid w:val="00876E18"/>
    <w:rsid w:val="0087702D"/>
    <w:rsid w:val="008942D6"/>
    <w:rsid w:val="008C498E"/>
    <w:rsid w:val="00906D83"/>
    <w:rsid w:val="00915C3C"/>
    <w:rsid w:val="00917056"/>
    <w:rsid w:val="0092255F"/>
    <w:rsid w:val="00947D01"/>
    <w:rsid w:val="00977FE7"/>
    <w:rsid w:val="0099279B"/>
    <w:rsid w:val="009E072F"/>
    <w:rsid w:val="009E5BBD"/>
    <w:rsid w:val="009F29E6"/>
    <w:rsid w:val="009F2C96"/>
    <w:rsid w:val="00A220EE"/>
    <w:rsid w:val="00A236A1"/>
    <w:rsid w:val="00A51E59"/>
    <w:rsid w:val="00A65DC4"/>
    <w:rsid w:val="00AA7862"/>
    <w:rsid w:val="00AB52B6"/>
    <w:rsid w:val="00AB6B1D"/>
    <w:rsid w:val="00AC3D36"/>
    <w:rsid w:val="00AD40E9"/>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C04FD"/>
    <w:rsid w:val="00BC3C84"/>
    <w:rsid w:val="00BD055C"/>
    <w:rsid w:val="00BD4356"/>
    <w:rsid w:val="00BD5BDC"/>
    <w:rsid w:val="00BE1564"/>
    <w:rsid w:val="00BE3EB7"/>
    <w:rsid w:val="00BE5E43"/>
    <w:rsid w:val="00C0414B"/>
    <w:rsid w:val="00C15940"/>
    <w:rsid w:val="00C258D2"/>
    <w:rsid w:val="00C25D32"/>
    <w:rsid w:val="00C2690E"/>
    <w:rsid w:val="00C3046F"/>
    <w:rsid w:val="00C3423A"/>
    <w:rsid w:val="00C410CE"/>
    <w:rsid w:val="00C47203"/>
    <w:rsid w:val="00C51B20"/>
    <w:rsid w:val="00C51F1C"/>
    <w:rsid w:val="00C560AB"/>
    <w:rsid w:val="00C655C5"/>
    <w:rsid w:val="00C66586"/>
    <w:rsid w:val="00C87471"/>
    <w:rsid w:val="00CB4ED2"/>
    <w:rsid w:val="00CC0EF1"/>
    <w:rsid w:val="00CC6398"/>
    <w:rsid w:val="00CF09D9"/>
    <w:rsid w:val="00CF18F9"/>
    <w:rsid w:val="00CF491F"/>
    <w:rsid w:val="00D06D57"/>
    <w:rsid w:val="00D179EE"/>
    <w:rsid w:val="00D305E9"/>
    <w:rsid w:val="00D33296"/>
    <w:rsid w:val="00D447D6"/>
    <w:rsid w:val="00D55279"/>
    <w:rsid w:val="00D55A33"/>
    <w:rsid w:val="00D62B45"/>
    <w:rsid w:val="00D6493E"/>
    <w:rsid w:val="00D64A54"/>
    <w:rsid w:val="00D703AD"/>
    <w:rsid w:val="00D72CC9"/>
    <w:rsid w:val="00D771AE"/>
    <w:rsid w:val="00D8451B"/>
    <w:rsid w:val="00D84C98"/>
    <w:rsid w:val="00D920A2"/>
    <w:rsid w:val="00DA367E"/>
    <w:rsid w:val="00DD000E"/>
    <w:rsid w:val="00DE73B8"/>
    <w:rsid w:val="00DF2542"/>
    <w:rsid w:val="00E0639C"/>
    <w:rsid w:val="00E13FAB"/>
    <w:rsid w:val="00E20C88"/>
    <w:rsid w:val="00E23194"/>
    <w:rsid w:val="00E249C8"/>
    <w:rsid w:val="00E82F1D"/>
    <w:rsid w:val="00EC3E44"/>
    <w:rsid w:val="00EC7AE1"/>
    <w:rsid w:val="00ED377D"/>
    <w:rsid w:val="00EE4FBB"/>
    <w:rsid w:val="00EE6225"/>
    <w:rsid w:val="00EF0BA4"/>
    <w:rsid w:val="00EF1F7F"/>
    <w:rsid w:val="00EF4B60"/>
    <w:rsid w:val="00EF6AFD"/>
    <w:rsid w:val="00F104C8"/>
    <w:rsid w:val="00F1359C"/>
    <w:rsid w:val="00F14650"/>
    <w:rsid w:val="00F15AA8"/>
    <w:rsid w:val="00F23DC8"/>
    <w:rsid w:val="00F274DC"/>
    <w:rsid w:val="00F41E09"/>
    <w:rsid w:val="00F4616C"/>
    <w:rsid w:val="00F65A30"/>
    <w:rsid w:val="00F67C57"/>
    <w:rsid w:val="00F87ACF"/>
    <w:rsid w:val="00F96C22"/>
    <w:rsid w:val="00FA4540"/>
    <w:rsid w:val="00FB7839"/>
    <w:rsid w:val="00FC2A3A"/>
    <w:rsid w:val="00FD65A7"/>
    <w:rsid w:val="00FE1272"/>
    <w:rsid w:val="00FE1DF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2"/>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D6493E"/>
    <w:pPr>
      <w:spacing w:before="60" w:after="60"/>
    </w:pPr>
    <w:rPr>
      <w:color w:val="000000" w:themeColor="text1"/>
    </w:rPr>
  </w:style>
  <w:style w:type="character" w:customStyle="1" w:styleId="TabletextChar">
    <w:name w:val="Table text Char"/>
    <w:basedOn w:val="DefaultParagraphFont"/>
    <w:link w:val="Tabletext0"/>
    <w:uiPriority w:val="8"/>
    <w:rsid w:val="003C06EA"/>
    <w:rPr>
      <w:rFonts w:ascii="Arial" w:hAnsi="Arial"/>
      <w:color w:val="000000" w:themeColor="text1"/>
      <w:sz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paragraph" w:customStyle="1" w:styleId="Default">
    <w:name w:val="Default"/>
    <w:rsid w:val="00DE73B8"/>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DE73B8"/>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11541D-0861-4059-B83C-93E593CA405F}"/>
</file>

<file path=customXml/itemProps2.xml><?xml version="1.0" encoding="utf-8"?>
<ds:datastoreItem xmlns:ds="http://schemas.openxmlformats.org/officeDocument/2006/customXml" ds:itemID="{40908E48-2DBE-43C3-A044-E37ACC72B77B}">
  <ds:schemaRefs>
    <ds:schemaRef ds:uri="http://schemas.microsoft.com/sharepoint/v3/contenttype/forms"/>
  </ds:schemaRefs>
</ds:datastoreItem>
</file>

<file path=customXml/itemProps3.xml><?xml version="1.0" encoding="utf-8"?>
<ds:datastoreItem xmlns:ds="http://schemas.openxmlformats.org/officeDocument/2006/customXml" ds:itemID="{5FCA5553-752D-461D-A688-06F8C40CAC19}">
  <ds:schemaRefs>
    <ds:schemaRef ds:uri="http://purl.org/dc/elements/1.1/"/>
    <ds:schemaRef ds:uri="23712732-1a11-42b5-ab16-3cafd502a338"/>
    <ds:schemaRef ds:uri="http://www.w3.org/XML/1998/namespace"/>
    <ds:schemaRef ds:uri="http://schemas.microsoft.com/office/2006/documentManagement/types"/>
    <ds:schemaRef ds:uri="http://schemas.microsoft.com/office/2006/metadata/properties"/>
    <ds:schemaRef ds:uri="http://purl.org/dc/terms/"/>
    <ds:schemaRef ds:uri="http://schemas.microsoft.com/office/infopath/2007/PartnerControls"/>
    <ds:schemaRef ds:uri="http://schemas.openxmlformats.org/package/2006/metadata/core-properties"/>
    <ds:schemaRef ds:uri="8d123187-21fe-47d9-bb38-a24fa2382a13"/>
    <ds:schemaRef ds:uri="http://purl.org/dc/dcmitype/"/>
  </ds:schemaRefs>
</ds:datastoreItem>
</file>

<file path=customXml/itemProps4.xml><?xml version="1.0" encoding="utf-8"?>
<ds:datastoreItem xmlns:ds="http://schemas.openxmlformats.org/officeDocument/2006/customXml" ds:itemID="{822B84F8-4412-475B-B721-EDB53704A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5</TotalTime>
  <Pages>2</Pages>
  <Words>477</Words>
  <Characters>2723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Mpower108RiskStakeholderMatrix</vt:lpstr>
    </vt:vector>
  </TitlesOfParts>
  <Company/>
  <LinksUpToDate>false</LinksUpToDate>
  <CharactersWithSpaces>3194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Risk stakeholder matrix template</dc:title>
  <dc:subject/>
  <dc:creator>bec.colwell@unep.edu.au</dc:creator>
  <cp:keywords>Assessment Support Document</cp:keywords>
  <dc:description/>
  <cp:lastModifiedBy>Sally Bush</cp:lastModifiedBy>
  <cp:revision>7</cp:revision>
  <dcterms:created xsi:type="dcterms:W3CDTF">2022-06-01T22:52:00Z</dcterms:created>
  <dcterms:modified xsi:type="dcterms:W3CDTF">2023-07-05T05:01:00Z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